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AB" w:rsidRPr="003D204A" w:rsidRDefault="009E42AB" w:rsidP="003D204A">
      <w:pPr>
        <w:widowControl/>
        <w:shd w:val="clear" w:color="auto" w:fill="FFFFFF"/>
        <w:suppressAutoHyphens w:val="0"/>
        <w:outlineLvl w:val="3"/>
        <w:rPr>
          <w:rFonts w:ascii="Times New Roman" w:hAnsi="Times New Roman"/>
          <w:b/>
          <w:bCs/>
          <w:color w:val="39306F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b/>
          <w:sz w:val="28"/>
          <w:szCs w:val="28"/>
        </w:rPr>
        <w:t>Цель:</w:t>
      </w:r>
      <w:r w:rsidRPr="00F856CA">
        <w:rPr>
          <w:rFonts w:ascii="Times New Roman" w:hAnsi="Times New Roman"/>
          <w:sz w:val="28"/>
          <w:szCs w:val="28"/>
        </w:rPr>
        <w:t xml:space="preserve"> Формирование военно-патриотических качеств</w:t>
      </w:r>
    </w:p>
    <w:p w:rsidR="009E42AB" w:rsidRPr="00F856CA" w:rsidRDefault="009E42AB" w:rsidP="00F856CA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F856CA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9E42AB" w:rsidRPr="00F856CA" w:rsidRDefault="009E42AB" w:rsidP="00F856C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>формировать чувство любви и гордости за Родину;</w:t>
      </w:r>
    </w:p>
    <w:p w:rsidR="009E42AB" w:rsidRPr="00F856CA" w:rsidRDefault="009E42AB" w:rsidP="00F856C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>развивать личность как гражданина с активной жизненной позицией;</w:t>
      </w:r>
    </w:p>
    <w:p w:rsidR="009E42AB" w:rsidRPr="00F856CA" w:rsidRDefault="009E42AB" w:rsidP="00F856C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>воспитывать чувство глубокой преданности и патриотизма к своей стране;</w:t>
      </w:r>
    </w:p>
    <w:p w:rsidR="009E42AB" w:rsidRPr="00F856CA" w:rsidRDefault="009E42AB" w:rsidP="00F856C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>воспитывать чувство солидарности, дружбы;</w:t>
      </w:r>
    </w:p>
    <w:p w:rsidR="009E42AB" w:rsidRPr="00F856CA" w:rsidRDefault="009E42AB" w:rsidP="00F856C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 xml:space="preserve">ориентировать обучающихся на преемственность поколений. </w:t>
      </w:r>
    </w:p>
    <w:p w:rsidR="009E42AB" w:rsidRDefault="009E42AB" w:rsidP="00F856CA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9E42AB" w:rsidRDefault="009E42AB" w:rsidP="00F856CA">
      <w:pPr>
        <w:jc w:val="both"/>
        <w:rPr>
          <w:rFonts w:ascii="Times New Roman" w:hAnsi="Times New Roman"/>
          <w:sz w:val="28"/>
          <w:szCs w:val="28"/>
        </w:rPr>
      </w:pPr>
    </w:p>
    <w:p w:rsidR="009E42AB" w:rsidRPr="005E2D34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Cs/>
          <w:i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i/>
          <w:iCs/>
          <w:color w:val="FF0000"/>
          <w:kern w:val="0"/>
          <w:sz w:val="28"/>
          <w:szCs w:val="28"/>
          <w:lang w:eastAsia="en-US"/>
        </w:rPr>
        <w:t xml:space="preserve">На экране </w:t>
      </w:r>
      <w:r w:rsidRPr="005E2D34">
        <w:rPr>
          <w:rFonts w:ascii="Times New Roman" w:hAnsi="Times New Roman"/>
          <w:bCs/>
          <w:i/>
          <w:color w:val="000000"/>
          <w:kern w:val="0"/>
          <w:sz w:val="28"/>
          <w:szCs w:val="28"/>
          <w:lang w:eastAsia="en-US"/>
        </w:rPr>
        <w:t xml:space="preserve">презентация  на песню </w:t>
      </w:r>
      <w:r>
        <w:rPr>
          <w:rFonts w:ascii="Times New Roman" w:hAnsi="Times New Roman"/>
          <w:bCs/>
          <w:i/>
          <w:color w:val="000000"/>
          <w:kern w:val="0"/>
          <w:sz w:val="28"/>
          <w:szCs w:val="28"/>
          <w:lang w:eastAsia="en-US"/>
        </w:rPr>
        <w:t xml:space="preserve">В. Коваленко. «Защитники отечества».   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Добрый день, дорогие друзья!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 xml:space="preserve">Здравствуйте! 23 февраля наша страна празднует </w:t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>День Защитников Отечества!</w:t>
      </w:r>
    </w:p>
    <w:p w:rsidR="009E42AB" w:rsidRDefault="009E42AB" w:rsidP="005E2D34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color w:val="FF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i/>
          <w:iCs/>
          <w:color w:val="000000"/>
          <w:kern w:val="0"/>
          <w:sz w:val="28"/>
          <w:szCs w:val="28"/>
          <w:lang w:eastAsia="en-US"/>
        </w:rPr>
        <w:t xml:space="preserve">На экране заставка с праздничной надписью </w:t>
      </w:r>
      <w:r>
        <w:rPr>
          <w:rFonts w:ascii="Times New Roman" w:hAnsi="Times New Roman"/>
          <w:b/>
          <w:bCs/>
          <w:i/>
          <w:iCs/>
          <w:color w:val="FF0000"/>
          <w:kern w:val="0"/>
          <w:sz w:val="28"/>
          <w:szCs w:val="28"/>
          <w:lang w:eastAsia="en-US"/>
        </w:rPr>
        <w:t>«23 февраля»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В этот знаменательный день по сложившейся традиции наш народ отмечает великие заслуги нашей армии перед государством. Из поколения в поколение российские воины передают в наследство святые для каждого солдата  понятия – честь, верность присяге, войсковое товарищество,</w:t>
      </w:r>
    </w:p>
    <w:p w:rsidR="009E42AB" w:rsidRDefault="009E42AB" w:rsidP="0024590F">
      <w:pP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 xml:space="preserve">любовь в Отчизне. </w:t>
      </w:r>
    </w:p>
    <w:p w:rsidR="009E42AB" w:rsidRDefault="009E42AB" w:rsidP="0024590F">
      <w:pP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Слово предоставляется директору школы Трегубову Н.Т.</w:t>
      </w:r>
    </w:p>
    <w:p w:rsidR="009E42AB" w:rsidRPr="007350D3" w:rsidRDefault="009E42AB" w:rsidP="0024590F">
      <w:pPr>
        <w:rPr>
          <w:rFonts w:ascii="Times New Roman" w:hAnsi="Times New Roman"/>
          <w:i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i/>
          <w:color w:val="000000"/>
          <w:kern w:val="0"/>
          <w:sz w:val="28"/>
          <w:szCs w:val="28"/>
          <w:lang w:eastAsia="en-US"/>
        </w:rPr>
        <w:t xml:space="preserve">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Российский воин бережет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Родной страны покой и славу.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Он на посту и наш народ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Гордится армией по праву.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Спокойно дети пусть растут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В российской солнечной отчизне –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Он охраняет мир и труд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>Прекрасный труд во имя жизни.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color w:val="000000"/>
          <w:kern w:val="0"/>
          <w:sz w:val="28"/>
          <w:szCs w:val="28"/>
          <w:lang w:eastAsia="en-US"/>
        </w:rPr>
      </w:pPr>
    </w:p>
    <w:p w:rsidR="009E42AB" w:rsidRPr="005E2D34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Cs/>
          <w:i/>
          <w:iCs/>
          <w:color w:val="000000"/>
          <w:kern w:val="0"/>
          <w:sz w:val="28"/>
          <w:szCs w:val="28"/>
          <w:lang w:eastAsia="en-US"/>
        </w:rPr>
      </w:pPr>
      <w:r w:rsidRPr="005E2D34">
        <w:rPr>
          <w:rFonts w:ascii="Times New Roman" w:hAnsi="Times New Roman"/>
          <w:bCs/>
          <w:i/>
          <w:iCs/>
          <w:color w:val="000000"/>
          <w:kern w:val="0"/>
          <w:sz w:val="28"/>
          <w:szCs w:val="28"/>
          <w:lang w:eastAsia="en-US"/>
        </w:rPr>
        <w:t>Музыкальный номер</w:t>
      </w:r>
      <w:r>
        <w:rPr>
          <w:rFonts w:ascii="Times New Roman" w:hAnsi="Times New Roman"/>
          <w:bCs/>
          <w:i/>
          <w:iCs/>
          <w:color w:val="000000"/>
          <w:kern w:val="0"/>
          <w:sz w:val="28"/>
          <w:szCs w:val="28"/>
          <w:lang w:eastAsia="en-US"/>
        </w:rPr>
        <w:t xml:space="preserve">   «Пой солдат- песня»</w:t>
      </w:r>
    </w:p>
    <w:p w:rsidR="009E42AB" w:rsidRDefault="009E42AB" w:rsidP="0024590F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i/>
          <w:iCs/>
          <w:color w:val="FF0000"/>
          <w:kern w:val="0"/>
          <w:sz w:val="28"/>
          <w:szCs w:val="28"/>
          <w:lang w:eastAsia="en-US"/>
        </w:rPr>
      </w:pPr>
    </w:p>
    <w:p w:rsidR="009E42AB" w:rsidRDefault="009E42AB" w:rsidP="0024590F">
      <w:pPr>
        <w:jc w:val="both"/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>Ведущий 2</w:t>
      </w:r>
      <w:r>
        <w:rPr>
          <w:rFonts w:ascii="Times New Roman" w:hAnsi="Times New Roman"/>
          <w:color w:val="000000"/>
          <w:kern w:val="0"/>
          <w:sz w:val="28"/>
          <w:szCs w:val="28"/>
          <w:lang w:eastAsia="en-US"/>
        </w:rPr>
        <w:t xml:space="preserve">: </w:t>
      </w:r>
    </w:p>
    <w:p w:rsidR="009E42AB" w:rsidRDefault="009E42AB" w:rsidP="0024590F">
      <w:pPr>
        <w:jc w:val="both"/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</w:rPr>
        <w:t xml:space="preserve">23 февраля наша страна отмечает День Защитников Отечества. Это праздник тех, кто носит погоны, тех, кто носил их когда-то или будет носить их в будущем. Армия всегда была силой и гордостью России. Служба Отечеству была почетна, благодарна. Армия-школа мужества! Армия-школа жизни! Мы поздравляем всех мужчин: и тех, кто уже был солдатом и познал трудности армейской службы и тех, кому ещё предстоит стать </w:t>
      </w:r>
      <w:r>
        <w:rPr>
          <w:rFonts w:ascii="Times New Roman" w:hAnsi="Times New Roman"/>
          <w:sz w:val="28"/>
          <w:szCs w:val="28"/>
        </w:rPr>
        <w:t>защитником, настоящим солдатом.</w:t>
      </w:r>
    </w:p>
    <w:p w:rsidR="009E42AB" w:rsidRDefault="009E42AB" w:rsidP="00CF5829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</w:p>
    <w:p w:rsidR="009E42AB" w:rsidRPr="00CF5829" w:rsidRDefault="009E42AB" w:rsidP="00CF5829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   </w:t>
      </w:r>
      <w:r w:rsidRPr="00B55003">
        <w:rPr>
          <w:rFonts w:ascii="Times New Roman" w:hAnsi="Times New Roman"/>
          <w:sz w:val="28"/>
          <w:szCs w:val="28"/>
        </w:rPr>
        <w:t>Человек не</w:t>
      </w:r>
      <w:r>
        <w:rPr>
          <w:rFonts w:ascii="Times New Roman" w:hAnsi="Times New Roman"/>
          <w:sz w:val="28"/>
          <w:szCs w:val="28"/>
        </w:rPr>
        <w:t xml:space="preserve">мыслим без Родины, края, места, </w:t>
      </w:r>
      <w:r w:rsidRPr="00B55003">
        <w:rPr>
          <w:rFonts w:ascii="Times New Roman" w:hAnsi="Times New Roman"/>
          <w:sz w:val="28"/>
          <w:szCs w:val="28"/>
        </w:rPr>
        <w:t>где он родился. Ну, а если есть Родина, Отечество, где мы живем, где жили наши предки, значит, нужны и люди, которые смогут её защитить.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674">
        <w:rPr>
          <w:rFonts w:ascii="Times New Roman" w:hAnsi="Times New Roman"/>
          <w:sz w:val="28"/>
          <w:szCs w:val="28"/>
        </w:rPr>
        <w:t>Давайте поздравим их, тех, кто каждый день находиться рядом с нами, но в любой момент готовы вступить на защиту нашей родины.</w:t>
      </w:r>
    </w:p>
    <w:p w:rsidR="009E42AB" w:rsidRDefault="009E42AB" w:rsidP="0024590F">
      <w:pPr>
        <w:jc w:val="both"/>
        <w:rPr>
          <w:rFonts w:ascii="Times New Roman" w:hAnsi="Times New Roman"/>
          <w:i/>
          <w:sz w:val="28"/>
          <w:szCs w:val="28"/>
        </w:rPr>
      </w:pPr>
    </w:p>
    <w:p w:rsidR="009E42AB" w:rsidRPr="005E2D34" w:rsidRDefault="009E42AB" w:rsidP="006C6E82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Cs/>
          <w:i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Cs/>
          <w:i/>
          <w:color w:val="000000"/>
          <w:kern w:val="0"/>
          <w:sz w:val="28"/>
          <w:szCs w:val="28"/>
          <w:lang w:eastAsia="en-US"/>
        </w:rPr>
        <w:t xml:space="preserve"> Презентация «Защитники отечества» гр. «Веснушки» (с фото мужчин – работников школы)</w:t>
      </w:r>
    </w:p>
    <w:p w:rsidR="009E42AB" w:rsidRDefault="009E42AB" w:rsidP="00F856CA">
      <w:pPr>
        <w:jc w:val="both"/>
        <w:rPr>
          <w:rFonts w:ascii="Times New Roman" w:hAnsi="Times New Roman"/>
          <w:sz w:val="28"/>
          <w:szCs w:val="28"/>
        </w:rPr>
      </w:pP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Pr="00F856CA" w:rsidRDefault="009E42AB" w:rsidP="00F856CA">
      <w:pPr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 xml:space="preserve">Февральский ветер ворошил страницы, </w:t>
      </w:r>
    </w:p>
    <w:p w:rsidR="009E42AB" w:rsidRPr="00F856CA" w:rsidRDefault="009E42AB" w:rsidP="00F856CA">
      <w:pPr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>в календаре порядок наводя</w:t>
      </w:r>
    </w:p>
    <w:p w:rsidR="009E42AB" w:rsidRDefault="009E42AB" w:rsidP="00F856CA">
      <w:pPr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 xml:space="preserve">Потом он вдруг решил </w:t>
      </w:r>
    </w:p>
    <w:p w:rsidR="009E42AB" w:rsidRPr="00F856CA" w:rsidRDefault="009E42AB" w:rsidP="00F856CA">
      <w:pPr>
        <w:jc w:val="both"/>
        <w:rPr>
          <w:rFonts w:ascii="Times New Roman" w:hAnsi="Times New Roman"/>
          <w:sz w:val="28"/>
          <w:szCs w:val="28"/>
        </w:rPr>
      </w:pPr>
      <w:r w:rsidRPr="00F856CA">
        <w:rPr>
          <w:rFonts w:ascii="Times New Roman" w:hAnsi="Times New Roman"/>
          <w:sz w:val="28"/>
          <w:szCs w:val="28"/>
        </w:rPr>
        <w:t xml:space="preserve">остановиться на дате 23 февраля, </w:t>
      </w:r>
    </w:p>
    <w:p w:rsidR="009E42AB" w:rsidRDefault="009E42AB" w:rsidP="00D70F6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</w:p>
    <w:p w:rsidR="009E42AB" w:rsidRDefault="009E42AB" w:rsidP="00D70F6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Выступление детей</w:t>
      </w:r>
    </w:p>
    <w:p w:rsidR="009E42AB" w:rsidRDefault="009E42AB" w:rsidP="00294674">
      <w:pPr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  <w:u w:val="single"/>
        </w:rPr>
        <w:t>1ученик:</w:t>
      </w:r>
      <w:r w:rsidRPr="00B55003">
        <w:rPr>
          <w:rFonts w:ascii="Times New Roman" w:hAnsi="Times New Roman"/>
          <w:sz w:val="28"/>
          <w:szCs w:val="28"/>
        </w:rPr>
        <w:t xml:space="preserve"> </w:t>
      </w:r>
    </w:p>
    <w:p w:rsidR="009E42AB" w:rsidRDefault="009E42AB" w:rsidP="00294674">
      <w:pPr>
        <w:rPr>
          <w:rFonts w:ascii="Times New Roman" w:hAnsi="Times New Roman"/>
          <w:iCs/>
          <w:sz w:val="28"/>
          <w:szCs w:val="28"/>
        </w:rPr>
      </w:pPr>
      <w:r w:rsidRPr="00A21B70">
        <w:rPr>
          <w:rFonts w:ascii="Times New Roman" w:hAnsi="Times New Roman"/>
          <w:iCs/>
          <w:sz w:val="28"/>
          <w:szCs w:val="28"/>
        </w:rPr>
        <w:t>За все, что есть сейчас у нас</w:t>
      </w:r>
      <w:r>
        <w:rPr>
          <w:rFonts w:ascii="Times New Roman" w:hAnsi="Times New Roman"/>
          <w:iCs/>
          <w:sz w:val="28"/>
          <w:szCs w:val="28"/>
        </w:rPr>
        <w:t>,</w:t>
      </w:r>
      <w:r w:rsidRPr="00A21B70">
        <w:rPr>
          <w:rFonts w:ascii="Times New Roman" w:hAnsi="Times New Roman"/>
          <w:iCs/>
          <w:sz w:val="28"/>
          <w:szCs w:val="28"/>
        </w:rPr>
        <w:t xml:space="preserve">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За каждый наш счастливый час,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За то, что солнце светит нам, </w:t>
      </w:r>
      <w:r w:rsidRPr="00A21B70">
        <w:rPr>
          <w:rFonts w:ascii="Times New Roman" w:hAnsi="Times New Roman"/>
          <w:iCs/>
          <w:sz w:val="28"/>
          <w:szCs w:val="28"/>
        </w:rPr>
        <w:br/>
      </w:r>
    </w:p>
    <w:p w:rsidR="009E42AB" w:rsidRDefault="009E42AB" w:rsidP="00294674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Pr="00B55003">
        <w:rPr>
          <w:rFonts w:ascii="Times New Roman" w:hAnsi="Times New Roman"/>
          <w:sz w:val="28"/>
          <w:szCs w:val="28"/>
          <w:u w:val="single"/>
        </w:rPr>
        <w:t>ученик:</w:t>
      </w:r>
    </w:p>
    <w:p w:rsidR="009E42AB" w:rsidRDefault="009E42AB" w:rsidP="00294674">
      <w:pPr>
        <w:rPr>
          <w:rFonts w:ascii="Times New Roman" w:hAnsi="Times New Roman"/>
          <w:sz w:val="28"/>
          <w:szCs w:val="28"/>
        </w:rPr>
      </w:pPr>
      <w:r w:rsidRPr="00A21B70">
        <w:rPr>
          <w:rFonts w:ascii="Times New Roman" w:hAnsi="Times New Roman"/>
          <w:iCs/>
          <w:sz w:val="28"/>
          <w:szCs w:val="28"/>
        </w:rPr>
        <w:t xml:space="preserve">Спасибо доблестным солдатам,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Что отстояли мир когда-то.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Спасибо Армии родной,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Нашим отцам и дедам! </w:t>
      </w:r>
      <w:r w:rsidRPr="00A21B70">
        <w:rPr>
          <w:rFonts w:ascii="Times New Roman" w:hAnsi="Times New Roman"/>
          <w:iCs/>
          <w:sz w:val="28"/>
          <w:szCs w:val="28"/>
        </w:rPr>
        <w:br/>
      </w:r>
      <w:r w:rsidRPr="00A21B70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B55003">
        <w:rPr>
          <w:rFonts w:ascii="Times New Roman" w:hAnsi="Times New Roman"/>
          <w:sz w:val="28"/>
          <w:szCs w:val="28"/>
          <w:u w:val="single"/>
        </w:rPr>
        <w:t>ученик:</w:t>
      </w:r>
      <w:r w:rsidRPr="00B55003">
        <w:rPr>
          <w:rFonts w:ascii="Times New Roman" w:hAnsi="Times New Roman"/>
          <w:sz w:val="28"/>
          <w:szCs w:val="28"/>
        </w:rPr>
        <w:t xml:space="preserve"> </w:t>
      </w:r>
    </w:p>
    <w:p w:rsidR="009E42AB" w:rsidRDefault="009E42AB" w:rsidP="00294674">
      <w:pPr>
        <w:rPr>
          <w:rFonts w:ascii="Times New Roman" w:hAnsi="Times New Roman"/>
          <w:sz w:val="28"/>
          <w:szCs w:val="28"/>
        </w:rPr>
      </w:pPr>
      <w:r w:rsidRPr="00A21B70">
        <w:rPr>
          <w:rFonts w:ascii="Times New Roman" w:hAnsi="Times New Roman"/>
          <w:iCs/>
          <w:sz w:val="28"/>
          <w:szCs w:val="28"/>
        </w:rPr>
        <w:t>Благодарим, солдаты, вас</w:t>
      </w:r>
      <w:r>
        <w:rPr>
          <w:rFonts w:ascii="Times New Roman" w:hAnsi="Times New Roman"/>
          <w:iCs/>
          <w:sz w:val="28"/>
          <w:szCs w:val="28"/>
        </w:rPr>
        <w:t xml:space="preserve">. </w:t>
      </w:r>
      <w:r w:rsidRPr="00A21B70">
        <w:rPr>
          <w:rFonts w:ascii="Times New Roman" w:hAnsi="Times New Roman"/>
          <w:iCs/>
          <w:sz w:val="28"/>
          <w:szCs w:val="28"/>
        </w:rPr>
        <w:t xml:space="preserve">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За жизнь, за детство, за весну,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За тишину, за мирный дом...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За мир, в котором мы живем! </w:t>
      </w:r>
      <w:r w:rsidRPr="00A21B70">
        <w:rPr>
          <w:rFonts w:ascii="Times New Roman" w:hAnsi="Times New Roman"/>
          <w:iCs/>
          <w:sz w:val="28"/>
          <w:szCs w:val="28"/>
        </w:rPr>
        <w:br/>
      </w:r>
      <w:r w:rsidRPr="00A21B70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u w:val="single"/>
        </w:rPr>
        <w:t>4</w:t>
      </w:r>
      <w:r w:rsidRPr="00B55003">
        <w:rPr>
          <w:rFonts w:ascii="Times New Roman" w:hAnsi="Times New Roman"/>
          <w:sz w:val="28"/>
          <w:szCs w:val="28"/>
          <w:u w:val="single"/>
        </w:rPr>
        <w:t>ученик:</w:t>
      </w:r>
      <w:r w:rsidRPr="00B55003">
        <w:rPr>
          <w:rFonts w:ascii="Times New Roman" w:hAnsi="Times New Roman"/>
          <w:sz w:val="28"/>
          <w:szCs w:val="28"/>
        </w:rPr>
        <w:t xml:space="preserve"> </w:t>
      </w:r>
    </w:p>
    <w:p w:rsidR="009E42AB" w:rsidRPr="00A21B70" w:rsidRDefault="009E42AB" w:rsidP="00C77D92">
      <w:pPr>
        <w:rPr>
          <w:rFonts w:ascii="Times New Roman" w:hAnsi="Times New Roman"/>
          <w:iCs/>
          <w:sz w:val="28"/>
          <w:szCs w:val="28"/>
        </w:rPr>
      </w:pPr>
      <w:r w:rsidRPr="00A21B70">
        <w:rPr>
          <w:rFonts w:ascii="Times New Roman" w:hAnsi="Times New Roman"/>
          <w:iCs/>
          <w:sz w:val="28"/>
          <w:szCs w:val="28"/>
        </w:rPr>
        <w:t>Наша Армия родная</w:t>
      </w:r>
      <w:r>
        <w:rPr>
          <w:rFonts w:ascii="Times New Roman" w:hAnsi="Times New Roman"/>
          <w:iCs/>
          <w:sz w:val="28"/>
          <w:szCs w:val="28"/>
        </w:rPr>
        <w:t>,</w:t>
      </w:r>
      <w:r w:rsidRPr="00A21B70">
        <w:rPr>
          <w:rFonts w:ascii="Times New Roman" w:hAnsi="Times New Roman"/>
          <w:iCs/>
          <w:sz w:val="28"/>
          <w:szCs w:val="28"/>
        </w:rPr>
        <w:t xml:space="preserve">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И отважна, и сильна.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Никому, не угрожая,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Охраняет нас она. </w:t>
      </w:r>
      <w:r w:rsidRPr="00A21B70">
        <w:rPr>
          <w:rFonts w:ascii="Times New Roman" w:hAnsi="Times New Roman"/>
          <w:iCs/>
          <w:sz w:val="28"/>
          <w:szCs w:val="28"/>
        </w:rPr>
        <w:br/>
        <w:t>Оттого мы любим с детства</w:t>
      </w:r>
      <w:r>
        <w:rPr>
          <w:rFonts w:ascii="Times New Roman" w:hAnsi="Times New Roman"/>
          <w:iCs/>
          <w:sz w:val="28"/>
          <w:szCs w:val="28"/>
        </w:rPr>
        <w:t>.</w:t>
      </w:r>
      <w:r w:rsidRPr="00A21B70">
        <w:rPr>
          <w:rFonts w:ascii="Times New Roman" w:hAnsi="Times New Roman"/>
          <w:iCs/>
          <w:sz w:val="28"/>
          <w:szCs w:val="28"/>
        </w:rPr>
        <w:t xml:space="preserve">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Этот праздник в феврале </w:t>
      </w:r>
      <w:r w:rsidRPr="00A21B70">
        <w:rPr>
          <w:rFonts w:ascii="Times New Roman" w:hAnsi="Times New Roman"/>
          <w:iCs/>
          <w:sz w:val="28"/>
          <w:szCs w:val="28"/>
        </w:rPr>
        <w:br/>
        <w:t xml:space="preserve">Слава Армии любимой – </w:t>
      </w:r>
      <w:r w:rsidRPr="00A21B70">
        <w:rPr>
          <w:rFonts w:ascii="Times New Roman" w:hAnsi="Times New Roman"/>
          <w:iCs/>
          <w:sz w:val="28"/>
          <w:szCs w:val="28"/>
        </w:rPr>
        <w:br/>
        <w:t>Самой лучшей на земле!</w:t>
      </w:r>
    </w:p>
    <w:p w:rsidR="009E42AB" w:rsidRPr="00C77D92" w:rsidRDefault="009E42AB" w:rsidP="00C77D92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  <w:r w:rsidRPr="00C77D92">
        <w:rPr>
          <w:rFonts w:ascii="Times New Roman" w:hAnsi="Times New Roman"/>
          <w:i/>
          <w:kern w:val="0"/>
          <w:sz w:val="28"/>
          <w:szCs w:val="28"/>
          <w:lang w:eastAsia="ru-RU"/>
        </w:rPr>
        <w:t>Музыкальный номер</w:t>
      </w: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 xml:space="preserve"> «Защитники Отечества» - песня </w:t>
      </w:r>
    </w:p>
    <w:p w:rsidR="009E42AB" w:rsidRDefault="009E42AB" w:rsidP="00481F7E">
      <w:pPr>
        <w:rPr>
          <w:rFonts w:ascii="Times New Roman" w:hAnsi="Times New Roman"/>
          <w:sz w:val="28"/>
          <w:szCs w:val="28"/>
          <w:u w:val="single"/>
        </w:rPr>
      </w:pPr>
    </w:p>
    <w:p w:rsidR="009E42AB" w:rsidRDefault="009E42AB" w:rsidP="00481F7E">
      <w:pPr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  <w:u w:val="single"/>
        </w:rPr>
        <w:t>1ученик:</w:t>
      </w:r>
      <w:r w:rsidRPr="00B55003">
        <w:rPr>
          <w:rFonts w:ascii="Times New Roman" w:hAnsi="Times New Roman"/>
          <w:sz w:val="28"/>
          <w:szCs w:val="28"/>
        </w:rPr>
        <w:t xml:space="preserve"> </w:t>
      </w:r>
    </w:p>
    <w:p w:rsidR="009E42AB" w:rsidRDefault="009E42AB" w:rsidP="00481F7E">
      <w:pPr>
        <w:rPr>
          <w:rFonts w:ascii="Times New Roman" w:hAnsi="Times New Roman"/>
          <w:sz w:val="28"/>
          <w:szCs w:val="28"/>
          <w:u w:val="single"/>
        </w:rPr>
      </w:pPr>
      <w:r w:rsidRPr="00B55003">
        <w:rPr>
          <w:rFonts w:ascii="Times New Roman" w:hAnsi="Times New Roman"/>
          <w:sz w:val="28"/>
          <w:szCs w:val="28"/>
        </w:rPr>
        <w:t xml:space="preserve">Нашей Армии любимой </w:t>
      </w:r>
      <w:r w:rsidRPr="00B55003">
        <w:rPr>
          <w:rFonts w:ascii="Times New Roman" w:hAnsi="Times New Roman"/>
          <w:sz w:val="28"/>
          <w:szCs w:val="28"/>
        </w:rPr>
        <w:br/>
        <w:t>День рождения в феврале</w:t>
      </w:r>
      <w:r w:rsidRPr="00B55003">
        <w:rPr>
          <w:rFonts w:ascii="Times New Roman" w:hAnsi="Times New Roman"/>
          <w:sz w:val="28"/>
          <w:szCs w:val="28"/>
        </w:rPr>
        <w:br/>
        <w:t>Слава ей непобедимой</w:t>
      </w:r>
      <w:r w:rsidRPr="00B55003">
        <w:rPr>
          <w:rFonts w:ascii="Times New Roman" w:hAnsi="Times New Roman"/>
          <w:sz w:val="28"/>
          <w:szCs w:val="28"/>
        </w:rPr>
        <w:br/>
        <w:t>Слава миру на Земле.</w:t>
      </w:r>
      <w:r w:rsidRPr="00B55003">
        <w:rPr>
          <w:rFonts w:ascii="Times New Roman" w:hAnsi="Times New Roman"/>
          <w:sz w:val="28"/>
          <w:szCs w:val="28"/>
        </w:rPr>
        <w:br/>
        <w:t>Весь народ российский в эту дату</w:t>
      </w:r>
      <w:r>
        <w:rPr>
          <w:rFonts w:ascii="Times New Roman" w:hAnsi="Times New Roman"/>
          <w:sz w:val="28"/>
          <w:szCs w:val="28"/>
        </w:rPr>
        <w:t>,</w:t>
      </w:r>
      <w:r w:rsidRPr="00B55003">
        <w:rPr>
          <w:rFonts w:ascii="Times New Roman" w:hAnsi="Times New Roman"/>
          <w:sz w:val="28"/>
          <w:szCs w:val="28"/>
        </w:rPr>
        <w:br/>
        <w:t>Шлет привет матросу и солдату.</w:t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  <w:u w:val="single"/>
        </w:rPr>
        <w:t>2 ученик.</w:t>
      </w:r>
    </w:p>
    <w:p w:rsidR="009E42AB" w:rsidRDefault="009E42AB" w:rsidP="00481F7E">
      <w:pPr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</w:rPr>
        <w:t xml:space="preserve"> День 23 февраля.</w:t>
      </w:r>
      <w:r w:rsidRPr="00B55003">
        <w:rPr>
          <w:rFonts w:ascii="Times New Roman" w:hAnsi="Times New Roman"/>
          <w:sz w:val="28"/>
          <w:szCs w:val="28"/>
        </w:rPr>
        <w:br/>
        <w:t>Ещё летает снег….</w:t>
      </w:r>
      <w:r w:rsidRPr="00B55003">
        <w:rPr>
          <w:rFonts w:ascii="Times New Roman" w:hAnsi="Times New Roman"/>
          <w:sz w:val="28"/>
          <w:szCs w:val="28"/>
        </w:rPr>
        <w:br/>
        <w:t>Идёт по улицам страны</w:t>
      </w:r>
      <w:r w:rsidRPr="00B55003">
        <w:rPr>
          <w:rFonts w:ascii="Times New Roman" w:hAnsi="Times New Roman"/>
          <w:sz w:val="28"/>
          <w:szCs w:val="28"/>
        </w:rPr>
        <w:br/>
        <w:t>Военный человек.</w:t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  <w:u w:val="single"/>
        </w:rPr>
        <w:t>3 ученик</w:t>
      </w:r>
      <w:r w:rsidRPr="00B55003">
        <w:rPr>
          <w:rFonts w:ascii="Times New Roman" w:hAnsi="Times New Roman"/>
          <w:sz w:val="28"/>
          <w:szCs w:val="28"/>
        </w:rPr>
        <w:t xml:space="preserve">: </w:t>
      </w:r>
    </w:p>
    <w:p w:rsidR="009E42AB" w:rsidRDefault="009E42AB" w:rsidP="00481F7E">
      <w:pPr>
        <w:rPr>
          <w:rStyle w:val="submenu-table"/>
          <w:rFonts w:ascii="Times New Roman" w:hAnsi="Times New Roman"/>
          <w:sz w:val="28"/>
          <w:szCs w:val="28"/>
          <w:u w:val="single"/>
        </w:rPr>
      </w:pPr>
      <w:r w:rsidRPr="00B55003">
        <w:rPr>
          <w:rFonts w:ascii="Times New Roman" w:hAnsi="Times New Roman"/>
          <w:sz w:val="28"/>
          <w:szCs w:val="28"/>
        </w:rPr>
        <w:t>И в чёткой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5003">
        <w:rPr>
          <w:rFonts w:ascii="Times New Roman" w:hAnsi="Times New Roman"/>
          <w:sz w:val="28"/>
          <w:szCs w:val="28"/>
        </w:rPr>
        <w:t>выправке его –</w:t>
      </w:r>
      <w:r w:rsidRPr="00B55003">
        <w:rPr>
          <w:rFonts w:ascii="Times New Roman" w:hAnsi="Times New Roman"/>
          <w:sz w:val="28"/>
          <w:szCs w:val="28"/>
        </w:rPr>
        <w:br/>
        <w:t>Особенная стать.</w:t>
      </w:r>
      <w:r w:rsidRPr="00B55003">
        <w:rPr>
          <w:rFonts w:ascii="Times New Roman" w:hAnsi="Times New Roman"/>
          <w:sz w:val="28"/>
          <w:szCs w:val="28"/>
        </w:rPr>
        <w:br/>
        <w:t>И каждый знает: он готов</w:t>
      </w:r>
      <w:r w:rsidRPr="00B55003">
        <w:rPr>
          <w:rFonts w:ascii="Times New Roman" w:hAnsi="Times New Roman"/>
          <w:sz w:val="28"/>
          <w:szCs w:val="28"/>
        </w:rPr>
        <w:br/>
        <w:t>Россию защищать.</w:t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</w:rPr>
        <w:br/>
      </w:r>
      <w:r>
        <w:rPr>
          <w:rStyle w:val="submenu-table"/>
          <w:rFonts w:ascii="Times New Roman" w:hAnsi="Times New Roman"/>
          <w:sz w:val="28"/>
          <w:szCs w:val="28"/>
          <w:u w:val="single"/>
        </w:rPr>
        <w:t>4 ученик:</w:t>
      </w:r>
      <w:r w:rsidRPr="00B55003">
        <w:rPr>
          <w:rStyle w:val="submenu-table"/>
          <w:rFonts w:ascii="Times New Roman" w:hAnsi="Times New Roman"/>
          <w:sz w:val="28"/>
          <w:szCs w:val="28"/>
          <w:u w:val="single"/>
        </w:rPr>
        <w:t xml:space="preserve"> </w:t>
      </w:r>
    </w:p>
    <w:p w:rsidR="009E42AB" w:rsidRDefault="009E42AB" w:rsidP="00B55003">
      <w:pPr>
        <w:rPr>
          <w:rFonts w:ascii="Times New Roman" w:hAnsi="Times New Roman"/>
          <w:sz w:val="28"/>
          <w:szCs w:val="28"/>
        </w:rPr>
      </w:pPr>
      <w:r w:rsidRPr="00B55003">
        <w:rPr>
          <w:rStyle w:val="submenu-table"/>
          <w:rFonts w:ascii="Times New Roman" w:hAnsi="Times New Roman"/>
          <w:sz w:val="28"/>
          <w:szCs w:val="28"/>
        </w:rPr>
        <w:t>За то, что нет сейчас войны,–</w:t>
      </w:r>
      <w:r w:rsidRPr="00B55003">
        <w:rPr>
          <w:rFonts w:ascii="Times New Roman" w:hAnsi="Times New Roman"/>
          <w:sz w:val="28"/>
          <w:szCs w:val="28"/>
        </w:rPr>
        <w:br/>
        <w:t>Поклон защитнику страны!</w:t>
      </w:r>
      <w:r w:rsidRPr="00B55003">
        <w:rPr>
          <w:rFonts w:ascii="Times New Roman" w:hAnsi="Times New Roman"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</w:rPr>
        <w:br/>
      </w:r>
      <w:r w:rsidRPr="00481F7E"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 w:rsidRPr="00481F7E">
        <w:rPr>
          <w:rFonts w:ascii="Times New Roman" w:hAnsi="Times New Roman"/>
          <w:b/>
          <w:sz w:val="28"/>
          <w:szCs w:val="28"/>
        </w:rPr>
        <w:t>:</w:t>
      </w:r>
      <w:r w:rsidRPr="00481F7E">
        <w:rPr>
          <w:rFonts w:ascii="Times New Roman" w:hAnsi="Times New Roman"/>
          <w:b/>
          <w:sz w:val="28"/>
          <w:szCs w:val="28"/>
        </w:rPr>
        <w:br/>
      </w:r>
      <w:r w:rsidRPr="00B55003">
        <w:rPr>
          <w:rFonts w:ascii="Times New Roman" w:hAnsi="Times New Roman"/>
          <w:sz w:val="28"/>
          <w:szCs w:val="28"/>
        </w:rPr>
        <w:t xml:space="preserve">Нам не страшны любые непогоды: </w:t>
      </w:r>
    </w:p>
    <w:p w:rsidR="009E42AB" w:rsidRDefault="009E42AB" w:rsidP="00B55003">
      <w:pPr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</w:rPr>
        <w:t>Есть у страны родной надежный щит.</w:t>
      </w:r>
      <w:r w:rsidRPr="00B55003">
        <w:rPr>
          <w:rFonts w:ascii="Times New Roman" w:hAnsi="Times New Roman"/>
          <w:sz w:val="28"/>
          <w:szCs w:val="28"/>
        </w:rPr>
        <w:br/>
        <w:t xml:space="preserve">На страже мира, счастья и свободы </w:t>
      </w:r>
    </w:p>
    <w:p w:rsidR="009E42AB" w:rsidRDefault="009E42AB" w:rsidP="001E73C6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</w:rPr>
        <w:t>Солдат Российской Армии стоит.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 w:rsidRPr="00B5500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1E73C6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B55003">
        <w:rPr>
          <w:rFonts w:ascii="Times New Roman" w:hAnsi="Times New Roman"/>
          <w:sz w:val="28"/>
          <w:szCs w:val="28"/>
        </w:rPr>
        <w:t>Мы хорошо знаем, что мирное небо над головой, покой граждан страны, её честь и достоинство защищают воины Российской Армии: солдаты, летчики и танкисты, пограничники и матросы. Люди, для которых</w:t>
      </w:r>
      <w:r>
        <w:rPr>
          <w:rFonts w:ascii="Times New Roman" w:hAnsi="Times New Roman"/>
          <w:sz w:val="28"/>
          <w:szCs w:val="28"/>
        </w:rPr>
        <w:t xml:space="preserve"> слово «присяга» не пустой звук – это все мужское население нашей страны.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 w:rsidRPr="00B5500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Pr="000F54A7" w:rsidRDefault="009E42AB" w:rsidP="00294674">
      <w:pPr>
        <w:widowControl/>
        <w:suppressAutoHyphens w:val="0"/>
        <w:rPr>
          <w:rFonts w:ascii="Times New Roman" w:hAnsi="Times New Roman"/>
          <w:kern w:val="0"/>
          <w:sz w:val="24"/>
          <w:lang w:eastAsia="ru-RU"/>
        </w:rPr>
      </w:pPr>
      <w:r w:rsidRPr="00294674">
        <w:rPr>
          <w:rFonts w:ascii="Times New Roman" w:hAnsi="Times New Roman"/>
          <w:color w:val="000000"/>
          <w:sz w:val="28"/>
          <w:szCs w:val="28"/>
        </w:rPr>
        <w:t>Мужчины - это сила и надежность,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За их спиной спокойно и не страшно,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И с ними невозможное возможно,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Они сильны, решительны, отважны!</w:t>
      </w:r>
      <w:r w:rsidRPr="00294674">
        <w:rPr>
          <w:rFonts w:ascii="Times New Roman" w:hAnsi="Times New Roman"/>
          <w:color w:val="000000"/>
          <w:sz w:val="28"/>
          <w:szCs w:val="28"/>
        </w:rPr>
        <w:br/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Своей стране, вставая на защиту,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Всего себя, отдав не без причины,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Они прочнее стали и гранита -</w:t>
      </w:r>
      <w:r w:rsidRPr="00294674">
        <w:rPr>
          <w:rFonts w:ascii="Times New Roman" w:hAnsi="Times New Roman"/>
          <w:color w:val="000000"/>
          <w:sz w:val="28"/>
          <w:szCs w:val="28"/>
        </w:rPr>
        <w:br/>
        <w:t>Такие настоящие мужчины!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bdr w:val="none" w:sz="0" w:space="0" w:color="auto" w:frame="1"/>
        </w:rPr>
        <w:br/>
      </w:r>
    </w:p>
    <w:p w:rsidR="009E42AB" w:rsidRDefault="009E42AB" w:rsidP="001E73C6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  <w:r w:rsidRPr="001B11D7">
        <w:rPr>
          <w:rFonts w:ascii="Times New Roman" w:hAnsi="Times New Roman"/>
          <w:i/>
          <w:kern w:val="0"/>
          <w:sz w:val="28"/>
          <w:szCs w:val="28"/>
          <w:lang w:eastAsia="ru-RU"/>
        </w:rPr>
        <w:t>Музыкальный номер</w:t>
      </w: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 xml:space="preserve"> «Чик и  Брик- танец»</w:t>
      </w:r>
    </w:p>
    <w:p w:rsidR="009E42AB" w:rsidRPr="001B11D7" w:rsidRDefault="009E42AB" w:rsidP="001E73C6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Pr="000F54A7" w:rsidRDefault="009E42AB" w:rsidP="001E73C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 xml:space="preserve">Сегодняшний праздник – это </w:t>
      </w:r>
      <w:r>
        <w:rPr>
          <w:rFonts w:ascii="Times New Roman" w:hAnsi="Times New Roman"/>
          <w:kern w:val="0"/>
          <w:sz w:val="28"/>
          <w:szCs w:val="28"/>
          <w:lang w:eastAsia="ru-RU"/>
        </w:rPr>
        <w:t xml:space="preserve">и </w:t>
      </w: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праздник наших пап. День 23 февраля, однозначно, ассоциируется со словом “Защитник”. Папа – ты именно тот человек, что служил оплотом надежности в детстве и по сей день не дает обидам взрослой жизни стать “последней соломинкой”! Это воистину ваш праздник, папы! Силы вам и молодости, здоровья и спокойствия!</w:t>
      </w:r>
    </w:p>
    <w:p w:rsidR="009E42AB" w:rsidRPr="00F856CA" w:rsidRDefault="009E42AB" w:rsidP="00481F7E">
      <w:pPr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</w:p>
    <w:p w:rsidR="009E42AB" w:rsidRPr="00D80F4C" w:rsidRDefault="009E42AB" w:rsidP="00A21B70">
      <w:pPr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В</w:t>
      </w:r>
      <w:r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 xml:space="preserve">ыступление детей </w:t>
      </w:r>
      <w:r w:rsidRPr="00F856CA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.</w:t>
      </w:r>
    </w:p>
    <w:p w:rsidR="009E42AB" w:rsidRPr="00D80F4C" w:rsidRDefault="009E42AB" w:rsidP="00A52D66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  <w:r w:rsidRPr="00D80F4C"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>1 ученик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Защитник всей семьи — отец.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Он сильный и отважный.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В делах житейских — он мудрец,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Его совет так важен.</w:t>
      </w:r>
    </w:p>
    <w:p w:rsidR="009E42AB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</w:p>
    <w:p w:rsidR="009E42AB" w:rsidRPr="00D80F4C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>2</w:t>
      </w:r>
      <w:r w:rsidRPr="00D80F4C"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 xml:space="preserve"> ученик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Мы с 23 февраля,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Его поздравим дружно.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Пусть будешь каждым ты любим,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И большего не нужно.</w:t>
      </w:r>
    </w:p>
    <w:p w:rsidR="009E42AB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</w:p>
    <w:p w:rsidR="009E42AB" w:rsidRPr="00D80F4C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>3</w:t>
      </w:r>
      <w:r w:rsidRPr="00D80F4C"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 xml:space="preserve"> ученик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Папа, папочка, папуля,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Знаешь, как тебя люблю я!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Ты весёлый и красивый,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 xml:space="preserve">Самый умный, самый сильный! </w:t>
      </w:r>
    </w:p>
    <w:p w:rsidR="009E42AB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9E42AB" w:rsidRPr="00D80F4C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>4</w:t>
      </w:r>
      <w:r w:rsidRPr="00D80F4C"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 xml:space="preserve"> ученик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Чтобы дети не болели,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Наряжались, вкусно ели,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Дома редко ты бываешь -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На работе пропадаешь.</w:t>
      </w:r>
    </w:p>
    <w:p w:rsidR="009E42AB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</w:p>
    <w:p w:rsidR="009E42AB" w:rsidRPr="00D80F4C" w:rsidRDefault="009E42AB" w:rsidP="00D80F4C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>5</w:t>
      </w:r>
      <w:r w:rsidRPr="00D80F4C">
        <w:rPr>
          <w:rFonts w:ascii="Times New Roman" w:hAnsi="Times New Roman"/>
          <w:i/>
          <w:kern w:val="0"/>
          <w:sz w:val="28"/>
          <w:szCs w:val="28"/>
          <w:u w:val="single"/>
          <w:lang w:eastAsia="ru-RU"/>
        </w:rPr>
        <w:t xml:space="preserve"> ученик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А сегодня день прекрасный,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Нерабочий, выходной.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В папин праздник, в папин праздник</w:t>
      </w:r>
    </w:p>
    <w:p w:rsidR="009E42AB" w:rsidRPr="000F54A7" w:rsidRDefault="009E42AB" w:rsidP="00A52D66">
      <w:pPr>
        <w:widowControl/>
        <w:suppressAutoHyphens w:val="0"/>
        <w:jc w:val="both"/>
        <w:rPr>
          <w:rFonts w:ascii="Times New Roman" w:hAnsi="Times New Roman"/>
          <w:kern w:val="0"/>
          <w:sz w:val="24"/>
          <w:lang w:eastAsia="ru-RU"/>
        </w:rPr>
      </w:pPr>
      <w:r w:rsidRPr="000F54A7">
        <w:rPr>
          <w:rFonts w:ascii="Times New Roman" w:hAnsi="Times New Roman"/>
          <w:kern w:val="0"/>
          <w:sz w:val="28"/>
          <w:szCs w:val="28"/>
          <w:lang w:eastAsia="ru-RU"/>
        </w:rPr>
        <w:t>Отдохни, побудь со мной!</w:t>
      </w:r>
    </w:p>
    <w:p w:rsidR="009E42AB" w:rsidRDefault="009E42AB" w:rsidP="00A52D66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</w:p>
    <w:p w:rsidR="009E42AB" w:rsidRPr="001E73C6" w:rsidRDefault="009E42AB" w:rsidP="00A52D66">
      <w:pPr>
        <w:widowControl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>Музыкальный номер (песня «Папа»)</w:t>
      </w:r>
    </w:p>
    <w:p w:rsidR="009E42AB" w:rsidRDefault="009E42AB" w:rsidP="00A52D66">
      <w:pPr>
        <w:ind w:firstLine="708"/>
        <w:rPr>
          <w:rFonts w:ascii="Times New Roman" w:hAnsi="Times New Roman"/>
          <w:sz w:val="28"/>
          <w:szCs w:val="28"/>
        </w:rPr>
      </w:pP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 w:rsidRPr="00A52D66">
        <w:rPr>
          <w:rFonts w:ascii="Times New Roman" w:hAnsi="Times New Roman"/>
          <w:sz w:val="28"/>
          <w:szCs w:val="28"/>
        </w:rPr>
        <w:t>Вот и снова зима нарядилась в пушистую шубу,</w:t>
      </w:r>
      <w:r w:rsidRPr="00A52D66">
        <w:rPr>
          <w:rFonts w:ascii="Times New Roman" w:hAnsi="Times New Roman"/>
          <w:sz w:val="28"/>
          <w:szCs w:val="28"/>
        </w:rPr>
        <w:br/>
        <w:t>Вот и птицы давно улетели в чужие края,</w:t>
      </w:r>
      <w:r w:rsidRPr="00A52D66">
        <w:rPr>
          <w:rFonts w:ascii="Times New Roman" w:hAnsi="Times New Roman"/>
          <w:sz w:val="28"/>
          <w:szCs w:val="28"/>
        </w:rPr>
        <w:br/>
        <w:t>Вот и сын повзрослевший уходит на ратную службу,</w:t>
      </w:r>
      <w:r w:rsidRPr="00A52D66">
        <w:rPr>
          <w:rFonts w:ascii="Times New Roman" w:hAnsi="Times New Roman"/>
          <w:sz w:val="28"/>
          <w:szCs w:val="28"/>
        </w:rPr>
        <w:br/>
        <w:t>Оставляя грустить в ожиданье родные сердца.</w:t>
      </w:r>
      <w:r w:rsidRPr="00A52D66">
        <w:rPr>
          <w:rFonts w:ascii="Times New Roman" w:hAnsi="Times New Roman"/>
          <w:sz w:val="28"/>
          <w:szCs w:val="28"/>
        </w:rPr>
        <w:br/>
      </w:r>
      <w:r w:rsidRPr="00A52D6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 w:rsidRPr="00A52D66">
        <w:rPr>
          <w:rFonts w:ascii="Times New Roman" w:hAnsi="Times New Roman"/>
          <w:sz w:val="28"/>
          <w:szCs w:val="28"/>
        </w:rPr>
        <w:t>Будет путь тот далёк, будет трудно привыкнуть к порядку,</w:t>
      </w:r>
      <w:r w:rsidRPr="00A52D66">
        <w:rPr>
          <w:rFonts w:ascii="Times New Roman" w:hAnsi="Times New Roman"/>
          <w:sz w:val="28"/>
          <w:szCs w:val="28"/>
        </w:rPr>
        <w:br/>
        <w:t>Будет он по ночам по родной стороне тосковать,</w:t>
      </w:r>
      <w:r w:rsidRPr="00A52D66">
        <w:rPr>
          <w:rFonts w:ascii="Times New Roman" w:hAnsi="Times New Roman"/>
          <w:sz w:val="28"/>
          <w:szCs w:val="28"/>
        </w:rPr>
        <w:br/>
        <w:t>Будет письма писать, ожидая от мамы поддержку,</w:t>
      </w:r>
      <w:r w:rsidRPr="00A52D66">
        <w:rPr>
          <w:rFonts w:ascii="Times New Roman" w:hAnsi="Times New Roman"/>
          <w:sz w:val="28"/>
          <w:szCs w:val="28"/>
        </w:rPr>
        <w:br/>
        <w:t>Пот и слёзы порою тайком о рукав вытирать.</w:t>
      </w:r>
      <w:r w:rsidRPr="00A52D66">
        <w:rPr>
          <w:rFonts w:ascii="Times New Roman" w:hAnsi="Times New Roman"/>
          <w:sz w:val="28"/>
          <w:szCs w:val="28"/>
        </w:rPr>
        <w:br/>
      </w:r>
      <w:r w:rsidRPr="00A52D6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1B11D7">
      <w:pPr>
        <w:rPr>
          <w:rFonts w:ascii="Tahoma" w:hAnsi="Tahoma" w:cs="Tahoma"/>
          <w:color w:val="674C4C"/>
          <w:szCs w:val="20"/>
        </w:rPr>
      </w:pPr>
      <w:r w:rsidRPr="00A52D66">
        <w:rPr>
          <w:rFonts w:ascii="Times New Roman" w:hAnsi="Times New Roman"/>
          <w:sz w:val="28"/>
          <w:szCs w:val="28"/>
        </w:rPr>
        <w:t>"Будет трудно лишь год, мой сыночек, ты выдержишь, знаю!</w:t>
      </w:r>
      <w:r w:rsidRPr="00A52D66">
        <w:rPr>
          <w:rFonts w:ascii="Times New Roman" w:hAnsi="Times New Roman"/>
          <w:sz w:val="28"/>
          <w:szCs w:val="28"/>
        </w:rPr>
        <w:br/>
        <w:t>Будет всюду с тобой безграничная нежность моя,</w:t>
      </w:r>
      <w:r w:rsidRPr="00A52D66">
        <w:rPr>
          <w:rFonts w:ascii="Times New Roman" w:hAnsi="Times New Roman"/>
          <w:sz w:val="28"/>
          <w:szCs w:val="28"/>
        </w:rPr>
        <w:br/>
        <w:t>И когда упадёшь ты без сил, мой хороший, подумай о маме,</w:t>
      </w:r>
      <w:r w:rsidRPr="00A52D66">
        <w:rPr>
          <w:rFonts w:ascii="Times New Roman" w:hAnsi="Times New Roman"/>
          <w:sz w:val="28"/>
          <w:szCs w:val="28"/>
        </w:rPr>
        <w:br/>
        <w:t>Что грустит день и ночь, ожидая вестей от тебя</w:t>
      </w:r>
      <w:r>
        <w:rPr>
          <w:rFonts w:ascii="Tahoma" w:hAnsi="Tahoma" w:cs="Tahoma"/>
          <w:color w:val="674C4C"/>
          <w:szCs w:val="20"/>
        </w:rPr>
        <w:t>!"</w:t>
      </w:r>
    </w:p>
    <w:p w:rsidR="009E42AB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 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/>
          <w:kern w:val="0"/>
          <w:sz w:val="28"/>
          <w:szCs w:val="28"/>
          <w:lang w:eastAsia="ru-RU"/>
        </w:rPr>
        <w:t xml:space="preserve">Все мамы очень любят своих детей, и конечно переживают, когда их сыновья уходят служить в армию.  </w:t>
      </w:r>
    </w:p>
    <w:p w:rsidR="009E42AB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9E42AB" w:rsidRDefault="009E42AB" w:rsidP="00846636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Сценка ( музыка « Как родная меня мать провожала»)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Мама: </w:t>
      </w:r>
      <w:r>
        <w:rPr>
          <w:rFonts w:ascii="Times New Roman" w:hAnsi="Times New Roman"/>
          <w:color w:val="000000"/>
          <w:sz w:val="28"/>
          <w:szCs w:val="28"/>
        </w:rPr>
        <w:t xml:space="preserve"> Не надо бы тебе, сынок, в солдаты. Зачем тебе, а? Я тебе говорила, лучше женись. Он, Галя, хорошая же девка! (Слайд 1)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Призывник:  </w:t>
      </w:r>
      <w:r>
        <w:rPr>
          <w:rFonts w:ascii="Times New Roman" w:hAnsi="Times New Roman"/>
          <w:color w:val="000000"/>
          <w:sz w:val="28"/>
          <w:szCs w:val="28"/>
        </w:rPr>
        <w:t xml:space="preserve">Не хочу Гальку!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</w:t>
      </w:r>
      <w:r>
        <w:rPr>
          <w:rFonts w:ascii="Times New Roman" w:hAnsi="Times New Roman"/>
          <w:color w:val="000000"/>
          <w:sz w:val="28"/>
          <w:szCs w:val="28"/>
        </w:rPr>
        <w:t>. Ну тогда женись на Оле. (слайд 2) Она хозяйка исправная, быстрая и ловкая. Хорошая мне невестушка будет! Заводная!</w:t>
      </w:r>
    </w:p>
    <w:p w:rsidR="009E42AB" w:rsidRDefault="009E42AB" w:rsidP="00846636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Призывник. </w:t>
      </w:r>
      <w:r>
        <w:rPr>
          <w:rFonts w:ascii="Times New Roman" w:hAnsi="Times New Roman"/>
          <w:color w:val="000000"/>
          <w:sz w:val="28"/>
          <w:szCs w:val="28"/>
        </w:rPr>
        <w:t>Не хочу я на Ольци, ма ..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Мама.</w:t>
      </w:r>
      <w:r>
        <w:rPr>
          <w:rFonts w:ascii="Times New Roman" w:hAnsi="Times New Roman"/>
          <w:color w:val="000000"/>
          <w:sz w:val="28"/>
          <w:szCs w:val="28"/>
        </w:rPr>
        <w:t xml:space="preserve"> А ты глуп ... Действительно, глупый. А я бы внуков смотрела. </w:t>
      </w:r>
      <w:r>
        <w:rPr>
          <w:rFonts w:ascii="Times New Roman" w:hAnsi="Times New Roman"/>
          <w:b/>
          <w:color w:val="000000"/>
          <w:sz w:val="28"/>
          <w:szCs w:val="28"/>
        </w:rPr>
        <w:t>Призывник.</w:t>
      </w:r>
      <w:r>
        <w:rPr>
          <w:rFonts w:ascii="Times New Roman" w:hAnsi="Times New Roman"/>
          <w:color w:val="000000"/>
          <w:sz w:val="28"/>
          <w:szCs w:val="28"/>
        </w:rPr>
        <w:t xml:space="preserve"> Так я очень хочу в армию, мам! В армию! Тебе с внуками подождать придется.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 Ну, с Олей мне ждать внуков не пришлось бы ...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 Как это, мама?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Мама: </w:t>
      </w:r>
      <w:r>
        <w:rPr>
          <w:rFonts w:ascii="Times New Roman" w:hAnsi="Times New Roman"/>
          <w:color w:val="000000"/>
          <w:sz w:val="28"/>
          <w:szCs w:val="28"/>
        </w:rPr>
        <w:t xml:space="preserve"> А так! У нее уже есть двое. Так что с такой семьей ты   бы дома остался.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 Ты только представь меня солдатом! Из автомата - ужас! С пулемета - щелк! С гранатомета - хлоп! На танке - вперед! Вот там жизнь для настоящего мужика! А дома что делать? Корова мычит, коза блеет, девки песни под окном поют. Скукотища!!! (по сценарию смешной сценки зевая) Да еще и твои внуки перед глазами бегать будут: туда-сюда, туда-сюда ...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Мама.</w:t>
      </w:r>
      <w:r>
        <w:rPr>
          <w:rFonts w:ascii="Times New Roman" w:hAnsi="Times New Roman"/>
          <w:color w:val="000000"/>
          <w:sz w:val="28"/>
          <w:szCs w:val="28"/>
        </w:rPr>
        <w:t xml:space="preserve">   Ладно, сын! Раз решил, то ступай! Чего уж теперь! И отец твой служил, и дед, и прадед. А прапрадед, говорят, казак был.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Призывник:  </w:t>
      </w:r>
      <w:r>
        <w:rPr>
          <w:rFonts w:ascii="Times New Roman" w:hAnsi="Times New Roman"/>
          <w:color w:val="000000"/>
          <w:sz w:val="28"/>
          <w:szCs w:val="28"/>
        </w:rPr>
        <w:t>Чем это вы занимаетесь мама?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Мама:   </w:t>
      </w:r>
      <w:r>
        <w:rPr>
          <w:rFonts w:ascii="Times New Roman" w:hAnsi="Times New Roman"/>
          <w:color w:val="000000"/>
          <w:sz w:val="28"/>
          <w:szCs w:val="28"/>
        </w:rPr>
        <w:t xml:space="preserve">Вот тебе мешок в дорогу собираю: 3 пары вязаных носков из шерсти нашей козы Маньки, 3 литра молока от нашей коровы Зорьки, </w:t>
      </w:r>
      <w:smartTag w:uri="urn:schemas-microsoft-com:office:smarttags" w:element="metricconverter">
        <w:smartTagPr>
          <w:attr w:name="ProductID" w:val="3 метра"/>
        </w:smartTagPr>
        <w:r>
          <w:rPr>
            <w:rFonts w:ascii="Times New Roman" w:hAnsi="Times New Roman"/>
            <w:color w:val="000000"/>
            <w:sz w:val="28"/>
            <w:szCs w:val="28"/>
          </w:rPr>
          <w:t>3 метра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 сала от нашей  свиньи Людки, 3 десятка яиц от  нашей курицы Нюрки.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Призывник.</w:t>
      </w:r>
      <w:r>
        <w:rPr>
          <w:rFonts w:ascii="Times New Roman" w:hAnsi="Times New Roman"/>
          <w:color w:val="000000"/>
          <w:sz w:val="28"/>
          <w:szCs w:val="28"/>
        </w:rPr>
        <w:t xml:space="preserve"> Эх, мама! Но разве меня там не накормят?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Мама.</w:t>
      </w:r>
      <w:r>
        <w:rPr>
          <w:rFonts w:ascii="Times New Roman" w:hAnsi="Times New Roman"/>
          <w:color w:val="000000"/>
          <w:sz w:val="28"/>
          <w:szCs w:val="28"/>
        </w:rPr>
        <w:t xml:space="preserve">  Припас лишним не будет ...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С вашими продуктами как растолстею, то и в танк не влезу </w:t>
      </w: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Ну, тогда в тот, как его, в самолет сядешь. Летчиком будешь!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Э! Разве с парашютом выбросят, потому и самолет не захочет лететь.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Действительно!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А ты как думала?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Тебя? С парашютом? (по сценарию смешной сценки начинает забирать у призывника припасы) </w:t>
      </w:r>
    </w:p>
    <w:p w:rsidR="009E42AB" w:rsidRDefault="009E42AB" w:rsidP="00846636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Призывник: </w:t>
      </w:r>
      <w:r>
        <w:rPr>
          <w:rFonts w:ascii="Times New Roman" w:hAnsi="Times New Roman"/>
          <w:color w:val="000000"/>
          <w:sz w:val="28"/>
          <w:szCs w:val="28"/>
        </w:rPr>
        <w:t>Ты что надумала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?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А то! Не дам тебе пищи. Ну вот, носки можешь брать.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Призывник: </w:t>
      </w:r>
      <w:r>
        <w:rPr>
          <w:rFonts w:ascii="Times New Roman" w:hAnsi="Times New Roman"/>
          <w:color w:val="000000"/>
          <w:sz w:val="28"/>
          <w:szCs w:val="28"/>
        </w:rPr>
        <w:t xml:space="preserve">зачем? Отпустите в армию голодным?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Не хватало еще, чтобы моего сыночка и с самолета, и на парашюте! А как голова закружится? Тогда что? Лучше уж иди так. Ты у меня такой тощий   то может на кухню заберут, чтобы поправился. Картошку чистить. Там хоть парашютов нет. А я спокойнее буду. Парашют ему подавай ... Ага ... Вот лучше бинт бери. 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Призывник:</w:t>
      </w:r>
      <w:r>
        <w:rPr>
          <w:rFonts w:ascii="Times New Roman" w:hAnsi="Times New Roman"/>
          <w:color w:val="000000"/>
          <w:sz w:val="28"/>
          <w:szCs w:val="28"/>
        </w:rPr>
        <w:t xml:space="preserve"> На что он мне?</w:t>
      </w:r>
    </w:p>
    <w:p w:rsidR="009E42AB" w:rsidRDefault="009E42AB" w:rsidP="0084663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Мама:</w:t>
      </w:r>
      <w:r>
        <w:rPr>
          <w:rFonts w:ascii="Times New Roman" w:hAnsi="Times New Roman"/>
          <w:color w:val="000000"/>
          <w:sz w:val="28"/>
          <w:szCs w:val="28"/>
        </w:rPr>
        <w:t xml:space="preserve"> А вдруг палец   на чистке картофеля порежешь, Хоть забинтовать будет  чем. Ой, я еще и за зеленкой сбегаю..</w:t>
      </w:r>
    </w:p>
    <w:p w:rsidR="009E42AB" w:rsidRDefault="009E42AB" w:rsidP="0062209A">
      <w:pPr>
        <w:rPr>
          <w:rFonts w:ascii="Times New Roman" w:hAnsi="Times New Roman"/>
          <w:color w:val="000000"/>
          <w:sz w:val="28"/>
          <w:szCs w:val="28"/>
        </w:rPr>
      </w:pPr>
    </w:p>
    <w:p w:rsidR="009E42AB" w:rsidRPr="0062209A" w:rsidRDefault="009E42AB" w:rsidP="0062209A">
      <w:pPr>
        <w:rPr>
          <w:rFonts w:ascii="Times New Roman" w:hAnsi="Times New Roman"/>
          <w:b/>
          <w:color w:val="000000"/>
          <w:sz w:val="28"/>
          <w:szCs w:val="28"/>
        </w:rPr>
      </w:pPr>
      <w:r w:rsidRPr="0062209A">
        <w:rPr>
          <w:rFonts w:ascii="Times New Roman" w:hAnsi="Times New Roman"/>
          <w:b/>
          <w:color w:val="000000"/>
          <w:sz w:val="28"/>
          <w:szCs w:val="28"/>
        </w:rPr>
        <w:t xml:space="preserve"> Ведущий 1:       </w:t>
      </w:r>
    </w:p>
    <w:p w:rsidR="009E42AB" w:rsidRDefault="009E42AB" w:rsidP="0062209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День этот славный каждый свято чтит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нем на лицо все мужества черты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Любой мужчина хрупкий мир хранит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Служа Отчизне, с доблестью на ты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всякий может подвиг совершить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 более - в потоке мирных дней,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 всякий должен Родине служить.</w:t>
      </w:r>
    </w:p>
    <w:p w:rsidR="009E42AB" w:rsidRDefault="009E42AB" w:rsidP="0062209A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E42AB" w:rsidRDefault="009E42AB" w:rsidP="0062209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Ведущая 2: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Болеть душой и сердцем лишь о ней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Великий праздник нам февраль принес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Защитникам Отечества – виват!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Убережет от бури и от гроз</w:t>
      </w:r>
    </w:p>
    <w:p w:rsidR="009E42AB" w:rsidRDefault="009E42AB" w:rsidP="0062209A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Россию воин – доблестный солдат.</w:t>
      </w:r>
    </w:p>
    <w:p w:rsidR="009E42AB" w:rsidRDefault="009E42AB" w:rsidP="0062209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Музыкальный номер </w:t>
      </w: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 xml:space="preserve">«Черлидинг»  - танец </w:t>
      </w: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В День защитника страны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Вас поздравляем от души!</w:t>
      </w:r>
    </w:p>
    <w:p w:rsidR="009E42AB" w:rsidRPr="00F856CA" w:rsidRDefault="009E42AB" w:rsidP="0062209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Если трудный час придет,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Страна на помощь позовет, -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Не дрогнув, встанешь в строй бойцов,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Таких же славных молодцов!</w:t>
      </w:r>
    </w:p>
    <w:p w:rsidR="009E42AB" w:rsidRPr="00F856CA" w:rsidRDefault="009E42AB" w:rsidP="0062209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Страну сумеешь защитить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И ратный подвиг совершить!</w:t>
      </w:r>
    </w:p>
    <w:p w:rsidR="009E42AB" w:rsidRPr="00F856CA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Свое достоинство и честь</w:t>
      </w:r>
    </w:p>
    <w:p w:rsidR="009E42AB" w:rsidRDefault="009E42AB" w:rsidP="00F856CA">
      <w:pPr>
        <w:widowControl/>
        <w:shd w:val="clear" w:color="auto" w:fill="FFFFFF"/>
        <w:suppressAutoHyphens w:val="0"/>
        <w:ind w:firstLine="460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F856CA">
        <w:rPr>
          <w:rFonts w:ascii="Times New Roman" w:hAnsi="Times New Roman"/>
          <w:kern w:val="0"/>
          <w:sz w:val="28"/>
          <w:szCs w:val="28"/>
          <w:lang w:eastAsia="ru-RU"/>
        </w:rPr>
        <w:t>Сумеешь ты в бою сберечь!</w:t>
      </w:r>
    </w:p>
    <w:p w:rsidR="009E42AB" w:rsidRDefault="009E42AB" w:rsidP="0062209A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</w:p>
    <w:p w:rsidR="009E42AB" w:rsidRDefault="009E42AB" w:rsidP="00CF5829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 xml:space="preserve">Музыкальный номер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«Ты не бойся мама»  - песня </w:t>
      </w:r>
    </w:p>
    <w:p w:rsidR="009E42AB" w:rsidRPr="0062209A" w:rsidRDefault="009E42AB" w:rsidP="0062209A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i/>
          <w:kern w:val="0"/>
          <w:sz w:val="28"/>
          <w:szCs w:val="28"/>
          <w:lang w:eastAsia="ru-RU"/>
        </w:rPr>
      </w:pPr>
    </w:p>
    <w:p w:rsidR="009E42AB" w:rsidRDefault="009E42AB" w:rsidP="001B11D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2: </w:t>
      </w:r>
    </w:p>
    <w:p w:rsidR="009E42AB" w:rsidRPr="00A21B70" w:rsidRDefault="009E42AB" w:rsidP="00670890">
      <w:pPr>
        <w:widowControl/>
        <w:suppressAutoHyphens w:val="0"/>
        <w:rPr>
          <w:rFonts w:ascii="Times New Roman" w:hAnsi="Times New Roman"/>
          <w:kern w:val="0"/>
          <w:sz w:val="28"/>
          <w:szCs w:val="28"/>
          <w:lang w:eastAsia="ru-RU"/>
        </w:rPr>
      </w:pP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t xml:space="preserve">Нам нужен мир на голубой планете!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 xml:space="preserve">Его хотят и взрослые, и дети.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 xml:space="preserve">Им хочется, проснувшись на рассвете,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>Не вспоминать, не думать о войне.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 xml:space="preserve">Нам нужен мир, чтоб строить города,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 xml:space="preserve">Сажать деревья и работать в поле.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 xml:space="preserve">Его хотят все люди доброй воли - </w:t>
      </w:r>
      <w:r w:rsidRPr="00A21B70">
        <w:rPr>
          <w:rFonts w:ascii="Times New Roman" w:hAnsi="Times New Roman"/>
          <w:kern w:val="0"/>
          <w:sz w:val="28"/>
          <w:szCs w:val="28"/>
          <w:lang w:eastAsia="ru-RU"/>
        </w:rPr>
        <w:br/>
        <w:t>Нам нужен мир навеки! Навсегда!</w:t>
      </w:r>
    </w:p>
    <w:p w:rsidR="009E42AB" w:rsidRDefault="009E42AB" w:rsidP="00670890">
      <w:pPr>
        <w:widowControl/>
        <w:suppressAutoHyphens w:val="0"/>
        <w:spacing w:after="127" w:line="253" w:lineRule="atLeast"/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</w:pPr>
    </w:p>
    <w:p w:rsidR="009E42AB" w:rsidRDefault="009E42AB" w:rsidP="00670890">
      <w:pPr>
        <w:widowControl/>
        <w:suppressAutoHyphens w:val="0"/>
        <w:spacing w:after="127" w:line="253" w:lineRule="atLeast"/>
        <w:rPr>
          <w:rFonts w:ascii="Times New Roman" w:hAnsi="Times New Roman"/>
          <w:bCs/>
          <w:i/>
          <w:iCs/>
          <w:kern w:val="0"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iCs/>
          <w:kern w:val="0"/>
          <w:sz w:val="28"/>
          <w:szCs w:val="28"/>
          <w:lang w:eastAsia="ru-RU"/>
        </w:rPr>
        <w:t xml:space="preserve">Под музыку «Нам этот мир завещано беречь» выходят участники концерта </w:t>
      </w:r>
    </w:p>
    <w:p w:rsidR="009E42AB" w:rsidRDefault="009E42AB" w:rsidP="00CF5829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i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en-US"/>
        </w:rPr>
        <w:t xml:space="preserve">Ведущий 1: 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днём армии и флота.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Мы поздравляем Вас тепло.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Пусть будет радость от того,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Что помнит, чтит и любит кто-то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пусть улыбка промелькнёт,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пусть разгладятся морщины,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пусть весна в душе поёт,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Сегодня праздник, Ваш, мужчины!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Февраль, последний шаг зимы,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Она к концу стремиться,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 продолжает сердце пусть,</w:t>
      </w:r>
    </w:p>
    <w:p w:rsidR="009E42AB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 в молодости биться!</w:t>
      </w:r>
    </w:p>
    <w:p w:rsidR="009E42AB" w:rsidRPr="00CF5829" w:rsidRDefault="009E42AB" w:rsidP="00CF582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Днём Защитника Отечества!</w:t>
      </w:r>
    </w:p>
    <w:sectPr w:rsidR="009E42AB" w:rsidRPr="00CF5829" w:rsidSect="00B03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D7F07"/>
    <w:multiLevelType w:val="hybridMultilevel"/>
    <w:tmpl w:val="04D23866"/>
    <w:lvl w:ilvl="0" w:tplc="DD56E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B5A"/>
    <w:rsid w:val="000679AF"/>
    <w:rsid w:val="000F527B"/>
    <w:rsid w:val="000F54A7"/>
    <w:rsid w:val="00161919"/>
    <w:rsid w:val="001B11D7"/>
    <w:rsid w:val="001B4A75"/>
    <w:rsid w:val="001E73C6"/>
    <w:rsid w:val="0024590F"/>
    <w:rsid w:val="00294674"/>
    <w:rsid w:val="002B22EC"/>
    <w:rsid w:val="002E51E5"/>
    <w:rsid w:val="002F698C"/>
    <w:rsid w:val="00366DF2"/>
    <w:rsid w:val="003D204A"/>
    <w:rsid w:val="003D29FA"/>
    <w:rsid w:val="004815C0"/>
    <w:rsid w:val="00481F7E"/>
    <w:rsid w:val="004927C2"/>
    <w:rsid w:val="004C27D7"/>
    <w:rsid w:val="004E3AA4"/>
    <w:rsid w:val="0053518D"/>
    <w:rsid w:val="00583371"/>
    <w:rsid w:val="005B5235"/>
    <w:rsid w:val="005E2D34"/>
    <w:rsid w:val="0062209A"/>
    <w:rsid w:val="00670890"/>
    <w:rsid w:val="00675637"/>
    <w:rsid w:val="006A4AE9"/>
    <w:rsid w:val="006B7C22"/>
    <w:rsid w:val="006C6E82"/>
    <w:rsid w:val="006E3901"/>
    <w:rsid w:val="006E76D0"/>
    <w:rsid w:val="0071061B"/>
    <w:rsid w:val="007350D3"/>
    <w:rsid w:val="00736745"/>
    <w:rsid w:val="00765B5A"/>
    <w:rsid w:val="007F20A2"/>
    <w:rsid w:val="00815C48"/>
    <w:rsid w:val="00821145"/>
    <w:rsid w:val="00846636"/>
    <w:rsid w:val="00846B4C"/>
    <w:rsid w:val="008830F3"/>
    <w:rsid w:val="00953495"/>
    <w:rsid w:val="009C1AD2"/>
    <w:rsid w:val="009E42AB"/>
    <w:rsid w:val="00A153A8"/>
    <w:rsid w:val="00A21B70"/>
    <w:rsid w:val="00A52D66"/>
    <w:rsid w:val="00A85C6F"/>
    <w:rsid w:val="00A9074F"/>
    <w:rsid w:val="00AC3475"/>
    <w:rsid w:val="00AC7A1C"/>
    <w:rsid w:val="00B03CB7"/>
    <w:rsid w:val="00B27D44"/>
    <w:rsid w:val="00B55003"/>
    <w:rsid w:val="00C77D92"/>
    <w:rsid w:val="00CC22FB"/>
    <w:rsid w:val="00CC3446"/>
    <w:rsid w:val="00CD1678"/>
    <w:rsid w:val="00CF1973"/>
    <w:rsid w:val="00CF5829"/>
    <w:rsid w:val="00D70F6A"/>
    <w:rsid w:val="00D80F4C"/>
    <w:rsid w:val="00DF4932"/>
    <w:rsid w:val="00EE5534"/>
    <w:rsid w:val="00F060D7"/>
    <w:rsid w:val="00F30B73"/>
    <w:rsid w:val="00F5658B"/>
    <w:rsid w:val="00F856CA"/>
    <w:rsid w:val="00FD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CC22FB"/>
    <w:pPr>
      <w:widowControl w:val="0"/>
      <w:suppressAutoHyphens/>
    </w:pPr>
    <w:rPr>
      <w:rFonts w:ascii="Arial" w:hAnsi="Arial"/>
      <w:kern w:val="2"/>
      <w:sz w:val="20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22FB"/>
    <w:pPr>
      <w:widowControl/>
      <w:suppressAutoHyphens w:val="0"/>
      <w:spacing w:before="600" w:line="360" w:lineRule="auto"/>
      <w:outlineLvl w:val="0"/>
    </w:pPr>
    <w:rPr>
      <w:rFonts w:ascii="Cambria" w:eastAsia="Times New Roman" w:hAnsi="Cambria"/>
      <w:b/>
      <w:bCs/>
      <w:i/>
      <w:iCs/>
      <w:kern w:val="0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22FB"/>
    <w:pPr>
      <w:widowControl/>
      <w:suppressAutoHyphens w:val="0"/>
      <w:spacing w:before="320" w:line="360" w:lineRule="auto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22FB"/>
    <w:pPr>
      <w:widowControl/>
      <w:suppressAutoHyphens w:val="0"/>
      <w:spacing w:before="320" w:line="360" w:lineRule="auto"/>
      <w:outlineLvl w:val="2"/>
    </w:pPr>
    <w:rPr>
      <w:rFonts w:ascii="Cambria" w:eastAsia="Times New Roman" w:hAnsi="Cambria"/>
      <w:b/>
      <w:bCs/>
      <w:i/>
      <w:iCs/>
      <w:kern w:val="0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22FB"/>
    <w:pPr>
      <w:widowControl/>
      <w:suppressAutoHyphens w:val="0"/>
      <w:spacing w:before="280" w:line="360" w:lineRule="auto"/>
      <w:outlineLvl w:val="3"/>
    </w:pPr>
    <w:rPr>
      <w:rFonts w:ascii="Cambria" w:eastAsia="Times New Roman" w:hAnsi="Cambria"/>
      <w:b/>
      <w:bCs/>
      <w:i/>
      <w:iCs/>
      <w:kern w:val="0"/>
      <w:sz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22FB"/>
    <w:pPr>
      <w:widowControl/>
      <w:suppressAutoHyphens w:val="0"/>
      <w:spacing w:before="280" w:line="360" w:lineRule="auto"/>
      <w:outlineLvl w:val="4"/>
    </w:pPr>
    <w:rPr>
      <w:rFonts w:ascii="Cambria" w:eastAsia="Times New Roman" w:hAnsi="Cambria"/>
      <w:b/>
      <w:bCs/>
      <w:i/>
      <w:iCs/>
      <w:kern w:val="0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22FB"/>
    <w:pPr>
      <w:widowControl/>
      <w:suppressAutoHyphens w:val="0"/>
      <w:spacing w:before="280" w:after="80" w:line="360" w:lineRule="auto"/>
      <w:outlineLvl w:val="5"/>
    </w:pPr>
    <w:rPr>
      <w:rFonts w:ascii="Cambria" w:eastAsia="Times New Roman" w:hAnsi="Cambria"/>
      <w:b/>
      <w:bCs/>
      <w:i/>
      <w:iCs/>
      <w:kern w:val="0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22FB"/>
    <w:pPr>
      <w:widowControl/>
      <w:suppressAutoHyphens w:val="0"/>
      <w:spacing w:before="280" w:line="360" w:lineRule="auto"/>
      <w:outlineLvl w:val="6"/>
    </w:pPr>
    <w:rPr>
      <w:rFonts w:ascii="Cambria" w:eastAsia="Times New Roman" w:hAnsi="Cambria"/>
      <w:b/>
      <w:bCs/>
      <w:i/>
      <w:iCs/>
      <w:kern w:val="0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22FB"/>
    <w:pPr>
      <w:widowControl/>
      <w:suppressAutoHyphens w:val="0"/>
      <w:spacing w:before="280" w:line="360" w:lineRule="auto"/>
      <w:outlineLvl w:val="7"/>
    </w:pPr>
    <w:rPr>
      <w:rFonts w:ascii="Cambria" w:eastAsia="Times New Roman" w:hAnsi="Cambria"/>
      <w:b/>
      <w:bCs/>
      <w:i/>
      <w:iCs/>
      <w:kern w:val="0"/>
      <w:sz w:val="18"/>
      <w:szCs w:val="18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22FB"/>
    <w:pPr>
      <w:widowControl/>
      <w:suppressAutoHyphens w:val="0"/>
      <w:spacing w:before="280" w:line="360" w:lineRule="auto"/>
      <w:outlineLvl w:val="8"/>
    </w:pPr>
    <w:rPr>
      <w:rFonts w:ascii="Cambria" w:eastAsia="Times New Roman" w:hAnsi="Cambria"/>
      <w:i/>
      <w:iCs/>
      <w:kern w:val="0"/>
      <w:sz w:val="18"/>
      <w:szCs w:val="18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22FB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22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C22FB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22FB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C22FB"/>
    <w:rPr>
      <w:rFonts w:ascii="Cambria" w:hAnsi="Cambria" w:cs="Times New Roman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C22FB"/>
    <w:rPr>
      <w:rFonts w:ascii="Cambria" w:hAnsi="Cambria" w:cs="Times New Roman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C22FB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C22FB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C22FB"/>
    <w:rPr>
      <w:rFonts w:ascii="Cambria" w:hAnsi="Cambria" w:cs="Times New Roman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C22FB"/>
    <w:pPr>
      <w:widowControl/>
      <w:suppressAutoHyphens w:val="0"/>
      <w:spacing w:after="240" w:line="480" w:lineRule="auto"/>
      <w:ind w:firstLine="360"/>
    </w:pPr>
    <w:rPr>
      <w:rFonts w:ascii="Calibri" w:hAnsi="Calibri"/>
      <w:b/>
      <w:bCs/>
      <w:kern w:val="0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CC22FB"/>
    <w:pPr>
      <w:widowControl/>
      <w:suppressAutoHyphens w:val="0"/>
      <w:spacing w:after="240"/>
    </w:pPr>
    <w:rPr>
      <w:rFonts w:ascii="Cambria" w:eastAsia="Times New Roman" w:hAnsi="Cambria"/>
      <w:b/>
      <w:bCs/>
      <w:i/>
      <w:iCs/>
      <w:spacing w:val="10"/>
      <w:kern w:val="0"/>
      <w:sz w:val="60"/>
      <w:szCs w:val="6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CC22FB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CC22FB"/>
    <w:pPr>
      <w:widowControl/>
      <w:suppressAutoHyphens w:val="0"/>
      <w:spacing w:after="320" w:line="480" w:lineRule="auto"/>
      <w:ind w:firstLine="360"/>
      <w:jc w:val="right"/>
    </w:pPr>
    <w:rPr>
      <w:rFonts w:ascii="Calibri" w:hAnsi="Calibri"/>
      <w:i/>
      <w:iCs/>
      <w:color w:val="808080"/>
      <w:spacing w:val="10"/>
      <w:kern w:val="0"/>
      <w:sz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C22FB"/>
    <w:rPr>
      <w:rFonts w:cs="Times New Roman"/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CC22FB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CC22FB"/>
    <w:rPr>
      <w:rFonts w:cs="Times New Roman"/>
      <w:b/>
      <w:i/>
      <w:color w:val="auto"/>
    </w:rPr>
  </w:style>
  <w:style w:type="paragraph" w:styleId="NoSpacing">
    <w:name w:val="No Spacing"/>
    <w:basedOn w:val="Normal"/>
    <w:uiPriority w:val="99"/>
    <w:qFormat/>
    <w:rsid w:val="00CC22FB"/>
    <w:pPr>
      <w:widowControl/>
      <w:suppressAutoHyphens w:val="0"/>
    </w:pPr>
    <w:rPr>
      <w:rFonts w:ascii="Calibri" w:hAnsi="Calibri"/>
      <w:kern w:val="0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CC22FB"/>
    <w:pPr>
      <w:widowControl/>
      <w:suppressAutoHyphens w:val="0"/>
      <w:spacing w:after="240" w:line="480" w:lineRule="auto"/>
      <w:ind w:left="720" w:firstLine="360"/>
      <w:contextualSpacing/>
    </w:pPr>
    <w:rPr>
      <w:rFonts w:ascii="Calibri" w:hAnsi="Calibri"/>
      <w:kern w:val="0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CC22FB"/>
    <w:pPr>
      <w:widowControl/>
      <w:suppressAutoHyphens w:val="0"/>
      <w:spacing w:after="240" w:line="480" w:lineRule="auto"/>
      <w:ind w:firstLine="360"/>
    </w:pPr>
    <w:rPr>
      <w:rFonts w:ascii="Calibri" w:hAnsi="Calibri"/>
      <w:color w:val="5A5A5A"/>
      <w:kern w:val="0"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CC22FB"/>
    <w:rPr>
      <w:rFonts w:ascii="Calibri" w:cs="Times New Roman"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22FB"/>
    <w:pPr>
      <w:widowControl/>
      <w:suppressAutoHyphens w:val="0"/>
      <w:spacing w:before="320" w:after="480"/>
      <w:ind w:left="720" w:right="720"/>
      <w:jc w:val="center"/>
    </w:pPr>
    <w:rPr>
      <w:rFonts w:ascii="Cambria" w:eastAsia="Times New Roman" w:hAnsi="Cambria"/>
      <w:i/>
      <w:iCs/>
      <w:kern w:val="0"/>
      <w:szCs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22FB"/>
    <w:rPr>
      <w:rFonts w:ascii="Cambria" w:hAnsi="Cambria" w:cs="Times New Roman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CC22FB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CC22FB"/>
    <w:rPr>
      <w:rFonts w:cs="Times New Roman"/>
      <w:b/>
      <w:i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CC22FB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CC22FB"/>
    <w:rPr>
      <w:rFonts w:cs="Times New Roman"/>
      <w:b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CC22FB"/>
    <w:rPr>
      <w:rFonts w:ascii="Cambria" w:hAnsi="Cambria" w:cs="Times New Roman"/>
      <w:b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CC22FB"/>
    <w:pPr>
      <w:outlineLvl w:val="9"/>
    </w:pPr>
  </w:style>
  <w:style w:type="character" w:styleId="Hyperlink">
    <w:name w:val="Hyperlink"/>
    <w:basedOn w:val="DefaultParagraphFont"/>
    <w:uiPriority w:val="99"/>
    <w:semiHidden/>
    <w:rsid w:val="00765B5A"/>
    <w:rPr>
      <w:rFonts w:cs="Times New Roman"/>
      <w:color w:val="0099CC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65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5B5A"/>
    <w:rPr>
      <w:rFonts w:ascii="Tahoma" w:hAnsi="Tahoma" w:cs="Tahoma"/>
      <w:kern w:val="2"/>
      <w:sz w:val="16"/>
      <w:szCs w:val="16"/>
      <w:lang w:val="ru-RU" w:eastAsia="ar-SA" w:bidi="ar-SA"/>
    </w:rPr>
  </w:style>
  <w:style w:type="character" w:customStyle="1" w:styleId="butback1">
    <w:name w:val="butback1"/>
    <w:basedOn w:val="DefaultParagraphFont"/>
    <w:uiPriority w:val="99"/>
    <w:rsid w:val="00B55003"/>
    <w:rPr>
      <w:rFonts w:cs="Times New Roman"/>
      <w:color w:val="666666"/>
    </w:rPr>
  </w:style>
  <w:style w:type="character" w:customStyle="1" w:styleId="submenu-table">
    <w:name w:val="submenu-table"/>
    <w:basedOn w:val="DefaultParagraphFont"/>
    <w:uiPriority w:val="99"/>
    <w:rsid w:val="00B550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9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92382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9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4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492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49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92392">
                  <w:marLeft w:val="59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9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49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9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92375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9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49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49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512</TotalTime>
  <Pages>7</Pages>
  <Words>1441</Words>
  <Characters>8220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Vadim</cp:lastModifiedBy>
  <cp:revision>26</cp:revision>
  <cp:lastPrinted>2014-03-01T07:10:00Z</cp:lastPrinted>
  <dcterms:created xsi:type="dcterms:W3CDTF">2014-01-26T14:09:00Z</dcterms:created>
  <dcterms:modified xsi:type="dcterms:W3CDTF">2014-03-01T07:11:00Z</dcterms:modified>
</cp:coreProperties>
</file>